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281B5" w14:textId="7E592C25" w:rsidR="00BA00AB" w:rsidRDefault="004D2D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DARELL</w:t>
      </w:r>
      <w:r>
        <w:rPr>
          <w:rFonts w:ascii="Times New Roman" w:hAnsi="Times New Roman" w:cs="Times New Roman"/>
          <w:sz w:val="24"/>
          <w:szCs w:val="24"/>
        </w:rPr>
        <w:t xml:space="preserve">     (fl.1422)</w:t>
      </w:r>
    </w:p>
    <w:p w14:paraId="3DFF956E" w14:textId="11147EE5" w:rsidR="004D2DC6" w:rsidRDefault="004D2D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54DA2D" w14:textId="0442D907" w:rsidR="004D2DC6" w:rsidRDefault="004D2D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8C8B81" w14:textId="1BB28382" w:rsidR="004D2DC6" w:rsidRDefault="004D2D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Oct.1422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Kent.   (C.F.R. 1422-30 p.12)</w:t>
      </w:r>
    </w:p>
    <w:p w14:paraId="2A6BCD7F" w14:textId="04B74E9E" w:rsidR="004D2DC6" w:rsidRDefault="004D2D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FAFD6" w14:textId="17194D35" w:rsidR="004D2DC6" w:rsidRDefault="004D2D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3A107" w14:textId="4D904B1A" w:rsidR="004D2DC6" w:rsidRPr="004D2DC6" w:rsidRDefault="004D2D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2021</w:t>
      </w:r>
    </w:p>
    <w:sectPr w:rsidR="004D2DC6" w:rsidRPr="004D2D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7060C" w14:textId="77777777" w:rsidR="004D2DC6" w:rsidRDefault="004D2DC6" w:rsidP="009139A6">
      <w:r>
        <w:separator/>
      </w:r>
    </w:p>
  </w:endnote>
  <w:endnote w:type="continuationSeparator" w:id="0">
    <w:p w14:paraId="546EB682" w14:textId="77777777" w:rsidR="004D2DC6" w:rsidRDefault="004D2D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6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7C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87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6CB82" w14:textId="77777777" w:rsidR="004D2DC6" w:rsidRDefault="004D2DC6" w:rsidP="009139A6">
      <w:r>
        <w:separator/>
      </w:r>
    </w:p>
  </w:footnote>
  <w:footnote w:type="continuationSeparator" w:id="0">
    <w:p w14:paraId="6AA40A66" w14:textId="77777777" w:rsidR="004D2DC6" w:rsidRDefault="004D2D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CC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4A6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191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DC6"/>
    <w:rsid w:val="000666E0"/>
    <w:rsid w:val="002510B7"/>
    <w:rsid w:val="004D2DC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BB8C2"/>
  <w15:chartTrackingRefBased/>
  <w15:docId w15:val="{C7D325DC-99FE-4974-8CE4-17F5C2B0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2021-12-10T19:43:00Z</dcterms:created>
  <dcterms:modified xsi:type="dcterms:W3CDTF">2021-12-10T19:45:00Z</dcterms:modified>
</cp:coreProperties>
</file>